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Pr="00793116" w:rsidRDefault="00906430" w:rsidP="004F7BFC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793116">
        <w:rPr>
          <w:rFonts w:ascii="Times New Roman" w:hAnsi="Times New Roman" w:cs="Times New Roman"/>
          <w:b/>
          <w:bCs/>
          <w:sz w:val="48"/>
          <w:szCs w:val="48"/>
        </w:rPr>
        <w:t>ЖУРНАЛ</w:t>
      </w:r>
    </w:p>
    <w:p w:rsidR="00906430" w:rsidRPr="00793116" w:rsidRDefault="00906430" w:rsidP="004F7BFC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793116">
        <w:rPr>
          <w:rFonts w:ascii="Times New Roman" w:hAnsi="Times New Roman" w:cs="Times New Roman"/>
          <w:b/>
          <w:bCs/>
          <w:sz w:val="48"/>
          <w:szCs w:val="48"/>
        </w:rPr>
        <w:t xml:space="preserve">регистрации выданных </w:t>
      </w:r>
      <w:r>
        <w:rPr>
          <w:rFonts w:ascii="Times New Roman" w:hAnsi="Times New Roman" w:cs="Times New Roman"/>
          <w:b/>
          <w:bCs/>
          <w:sz w:val="48"/>
          <w:szCs w:val="48"/>
        </w:rPr>
        <w:t>справок о временной</w:t>
      </w:r>
      <w:r w:rsidRPr="00793116">
        <w:rPr>
          <w:rFonts w:ascii="Times New Roman" w:hAnsi="Times New Roman" w:cs="Times New Roman"/>
          <w:b/>
          <w:bCs/>
          <w:sz w:val="48"/>
          <w:szCs w:val="48"/>
        </w:rPr>
        <w:t xml:space="preserve"> нетрудоспособности</w:t>
      </w:r>
    </w:p>
    <w:p w:rsidR="00906430" w:rsidRDefault="00906430" w:rsidP="004F7BFC"/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  <w:rPr>
          <w:color w:val="000000"/>
          <w:lang w:eastAsia="ru-RU"/>
        </w:rPr>
      </w:pPr>
    </w:p>
    <w:p w:rsidR="00906430" w:rsidRDefault="00906430" w:rsidP="006D2833">
      <w:pPr>
        <w:pStyle w:val="20"/>
        <w:shd w:val="clear" w:color="auto" w:fill="auto"/>
        <w:spacing w:after="0" w:line="200" w:lineRule="exact"/>
        <w:ind w:left="12940"/>
      </w:pPr>
      <w:r>
        <w:rPr>
          <w:color w:val="000000"/>
          <w:lang w:eastAsia="ru-RU"/>
        </w:rPr>
        <w:t>Приложение 1</w:t>
      </w:r>
    </w:p>
    <w:p w:rsidR="00906430" w:rsidRDefault="00906430" w:rsidP="006D2833">
      <w:pPr>
        <w:pStyle w:val="20"/>
        <w:shd w:val="clear" w:color="auto" w:fill="auto"/>
        <w:spacing w:after="344" w:line="254" w:lineRule="exact"/>
        <w:ind w:left="12940"/>
        <w:rPr>
          <w:color w:val="000000"/>
          <w:lang w:eastAsia="ru-RU"/>
        </w:rPr>
      </w:pPr>
      <w:r>
        <w:rPr>
          <w:color w:val="000000"/>
          <w:lang w:eastAsia="ru-RU"/>
        </w:rPr>
        <w:t>к Инструкции о порядке выдачи и оформления листков нетрудоспособности и справок о временной нетрудоспособности</w:t>
      </w:r>
    </w:p>
    <w:p w:rsidR="00906430" w:rsidRDefault="00906430" w:rsidP="006D2833">
      <w:r>
        <w:tab/>
        <w:t>___________________________________________</w:t>
      </w:r>
    </w:p>
    <w:p w:rsidR="00906430" w:rsidRPr="006D2833" w:rsidRDefault="00906430" w:rsidP="006D2833">
      <w:pPr>
        <w:rPr>
          <w:rFonts w:ascii="Times New Roman" w:hAnsi="Times New Roman" w:cs="Times New Roman"/>
          <w:sz w:val="20"/>
          <w:szCs w:val="20"/>
        </w:rPr>
      </w:pPr>
      <w:r>
        <w:t xml:space="preserve">                    </w:t>
      </w:r>
      <w:r w:rsidRPr="006D2833">
        <w:rPr>
          <w:rFonts w:ascii="Times New Roman" w:hAnsi="Times New Roman" w:cs="Times New Roman"/>
          <w:sz w:val="20"/>
          <w:szCs w:val="20"/>
        </w:rPr>
        <w:t>(наименование организации здравоохранения)</w:t>
      </w:r>
    </w:p>
    <w:p w:rsidR="00906430" w:rsidRDefault="00906430" w:rsidP="006D2833"/>
    <w:p w:rsidR="00906430" w:rsidRDefault="00906430" w:rsidP="006D2833"/>
    <w:p w:rsidR="00906430" w:rsidRDefault="00906430" w:rsidP="006D2833"/>
    <w:p w:rsidR="00906430" w:rsidRDefault="00906430" w:rsidP="006D2833"/>
    <w:p w:rsidR="00906430" w:rsidRDefault="00906430" w:rsidP="006D2833"/>
    <w:p w:rsidR="00906430" w:rsidRPr="00AC24A8" w:rsidRDefault="00906430" w:rsidP="006D2833"/>
    <w:p w:rsidR="00906430" w:rsidRPr="00793116" w:rsidRDefault="00906430" w:rsidP="006D2833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bookmarkStart w:id="0" w:name="bookmark0"/>
      <w:r w:rsidRPr="00793116">
        <w:rPr>
          <w:rFonts w:ascii="Times New Roman" w:hAnsi="Times New Roman" w:cs="Times New Roman"/>
          <w:b/>
          <w:bCs/>
          <w:sz w:val="48"/>
          <w:szCs w:val="48"/>
        </w:rPr>
        <w:t>ЖУРНАЛ</w:t>
      </w:r>
      <w:bookmarkEnd w:id="0"/>
    </w:p>
    <w:p w:rsidR="00906430" w:rsidRPr="00793116" w:rsidRDefault="00906430" w:rsidP="006D2833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bookmarkStart w:id="1" w:name="bookmark1"/>
      <w:r w:rsidRPr="00793116">
        <w:rPr>
          <w:rFonts w:ascii="Times New Roman" w:hAnsi="Times New Roman" w:cs="Times New Roman"/>
          <w:b/>
          <w:bCs/>
          <w:sz w:val="48"/>
          <w:szCs w:val="48"/>
        </w:rPr>
        <w:t xml:space="preserve">регистрации выданных </w:t>
      </w:r>
      <w:r>
        <w:rPr>
          <w:rFonts w:ascii="Times New Roman" w:hAnsi="Times New Roman" w:cs="Times New Roman"/>
          <w:b/>
          <w:bCs/>
          <w:sz w:val="48"/>
          <w:szCs w:val="48"/>
        </w:rPr>
        <w:t>справок о временной</w:t>
      </w:r>
      <w:r w:rsidRPr="00793116">
        <w:rPr>
          <w:rFonts w:ascii="Times New Roman" w:hAnsi="Times New Roman" w:cs="Times New Roman"/>
          <w:b/>
          <w:bCs/>
          <w:sz w:val="48"/>
          <w:szCs w:val="48"/>
        </w:rPr>
        <w:t xml:space="preserve"> нетрудоспособности</w:t>
      </w:r>
      <w:bookmarkEnd w:id="1"/>
    </w:p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/>
    <w:p w:rsidR="00906430" w:rsidRDefault="00906430" w:rsidP="006D2833">
      <w:pPr>
        <w:ind w:left="9912"/>
        <w:rPr>
          <w:rFonts w:ascii="Times New Roman" w:hAnsi="Times New Roman" w:cs="Times New Roman"/>
          <w:sz w:val="28"/>
          <w:szCs w:val="28"/>
        </w:rPr>
      </w:pPr>
      <w:r w:rsidRPr="006D2833">
        <w:rPr>
          <w:rFonts w:ascii="Times New Roman" w:hAnsi="Times New Roman" w:cs="Times New Roman"/>
          <w:sz w:val="28"/>
          <w:szCs w:val="28"/>
        </w:rPr>
        <w:t xml:space="preserve">Начат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2833">
        <w:rPr>
          <w:rFonts w:ascii="Times New Roman" w:hAnsi="Times New Roman" w:cs="Times New Roman"/>
          <w:sz w:val="28"/>
          <w:szCs w:val="28"/>
        </w:rPr>
        <w:t>«___»_________________20___ г.</w:t>
      </w:r>
    </w:p>
    <w:p w:rsidR="00906430" w:rsidRPr="006D2833" w:rsidRDefault="00906430" w:rsidP="006D2833">
      <w:pPr>
        <w:ind w:left="9912"/>
        <w:rPr>
          <w:rFonts w:ascii="Times New Roman" w:hAnsi="Times New Roman" w:cs="Times New Roman"/>
          <w:sz w:val="28"/>
          <w:szCs w:val="28"/>
        </w:rPr>
      </w:pPr>
    </w:p>
    <w:p w:rsidR="00906430" w:rsidRDefault="00906430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2833">
        <w:rPr>
          <w:rFonts w:ascii="Times New Roman" w:hAnsi="Times New Roman" w:cs="Times New Roman"/>
          <w:sz w:val="28"/>
          <w:szCs w:val="28"/>
        </w:rPr>
        <w:t>Окончен «___»__________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D2833">
        <w:rPr>
          <w:rFonts w:ascii="Times New Roman" w:hAnsi="Times New Roman" w:cs="Times New Roman"/>
          <w:sz w:val="28"/>
          <w:szCs w:val="28"/>
        </w:rPr>
        <w:t>_____20___ г.</w:t>
      </w:r>
    </w:p>
    <w:p w:rsidR="00906430" w:rsidRDefault="00906430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250" w:tblpY="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2127"/>
        <w:gridCol w:w="1275"/>
        <w:gridCol w:w="1418"/>
        <w:gridCol w:w="1418"/>
        <w:gridCol w:w="1560"/>
        <w:gridCol w:w="1537"/>
        <w:gridCol w:w="21"/>
        <w:gridCol w:w="1420"/>
        <w:gridCol w:w="1418"/>
        <w:gridCol w:w="2703"/>
      </w:tblGrid>
      <w:tr w:rsidR="00906430" w:rsidRPr="00CE26AA" w:rsidTr="005A6C4D">
        <w:trPr>
          <w:trHeight w:val="555"/>
        </w:trPr>
        <w:tc>
          <w:tcPr>
            <w:tcW w:w="1242" w:type="dxa"/>
            <w:vMerge w:val="restart"/>
            <w:vAlign w:val="center"/>
          </w:tcPr>
          <w:p w:rsidR="00906430" w:rsidRPr="006E680C" w:rsidRDefault="00906430" w:rsidP="005A6C4D">
            <w:pPr>
              <w:pStyle w:val="20"/>
              <w:shd w:val="clear" w:color="auto" w:fill="auto"/>
              <w:spacing w:line="170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Дата</w:t>
            </w:r>
          </w:p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выдачи</w:t>
            </w:r>
          </w:p>
        </w:tc>
        <w:tc>
          <w:tcPr>
            <w:tcW w:w="2127" w:type="dxa"/>
            <w:vMerge w:val="restart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85pt"/>
                <w:rFonts w:eastAsia="Calibri"/>
                <w:sz w:val="20"/>
                <w:szCs w:val="20"/>
              </w:rPr>
              <w:t xml:space="preserve">Номер справки о временной 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t xml:space="preserve"> нетрудо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softHyphen/>
              <w:t>способности</w:t>
            </w:r>
          </w:p>
        </w:tc>
        <w:tc>
          <w:tcPr>
            <w:tcW w:w="1275" w:type="dxa"/>
            <w:vMerge w:val="restart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A1AA1">
              <w:rPr>
                <w:rStyle w:val="285pt"/>
                <w:rFonts w:eastAsia="Calibri"/>
                <w:sz w:val="19"/>
                <w:szCs w:val="19"/>
              </w:rPr>
              <w:t>Начало случая временной нетрудо</w:t>
            </w:r>
            <w:r w:rsidRPr="00BA1AA1">
              <w:rPr>
                <w:rStyle w:val="285pt"/>
                <w:rFonts w:eastAsia="Calibri"/>
                <w:sz w:val="19"/>
                <w:szCs w:val="19"/>
              </w:rPr>
              <w:softHyphen/>
              <w:t>способности</w:t>
            </w:r>
          </w:p>
        </w:tc>
        <w:tc>
          <w:tcPr>
            <w:tcW w:w="2836" w:type="dxa"/>
            <w:gridSpan w:val="2"/>
            <w:vAlign w:val="center"/>
          </w:tcPr>
          <w:p w:rsidR="00906430" w:rsidRPr="00CE26AA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Период</w:t>
            </w:r>
          </w:p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освобождения от работы (службы, учебы)</w:t>
            </w:r>
          </w:p>
        </w:tc>
        <w:tc>
          <w:tcPr>
            <w:tcW w:w="1560" w:type="dxa"/>
            <w:vMerge w:val="restart"/>
            <w:vAlign w:val="center"/>
          </w:tcPr>
          <w:p w:rsidR="00906430" w:rsidRPr="00BA1AA1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  <w:rPr>
                <w:sz w:val="18"/>
                <w:szCs w:val="18"/>
              </w:rPr>
            </w:pPr>
            <w:r w:rsidRPr="00BA1AA1">
              <w:rPr>
                <w:rStyle w:val="285pt"/>
                <w:sz w:val="18"/>
                <w:szCs w:val="18"/>
              </w:rPr>
              <w:t>Всего</w:t>
            </w:r>
          </w:p>
          <w:p w:rsidR="00906430" w:rsidRPr="00BA1AA1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  <w:rPr>
                <w:sz w:val="18"/>
                <w:szCs w:val="18"/>
              </w:rPr>
            </w:pPr>
            <w:r w:rsidRPr="00BA1AA1">
              <w:rPr>
                <w:rStyle w:val="285pt"/>
                <w:sz w:val="18"/>
                <w:szCs w:val="18"/>
              </w:rPr>
              <w:t>календарных</w:t>
            </w:r>
          </w:p>
          <w:p w:rsidR="00906430" w:rsidRPr="00BA1AA1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  <w:rPr>
                <w:sz w:val="18"/>
                <w:szCs w:val="18"/>
              </w:rPr>
            </w:pPr>
            <w:r w:rsidRPr="00BA1AA1">
              <w:rPr>
                <w:rStyle w:val="285pt"/>
                <w:sz w:val="18"/>
                <w:szCs w:val="18"/>
              </w:rPr>
              <w:t>дней</w:t>
            </w:r>
          </w:p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18"/>
                <w:szCs w:val="18"/>
              </w:rPr>
              <w:t>освобождения от работы (службы, учебы)</w:t>
            </w:r>
          </w:p>
        </w:tc>
        <w:tc>
          <w:tcPr>
            <w:tcW w:w="2978" w:type="dxa"/>
            <w:gridSpan w:val="3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Диагноз</w:t>
            </w:r>
          </w:p>
        </w:tc>
        <w:tc>
          <w:tcPr>
            <w:tcW w:w="1418" w:type="dxa"/>
            <w:vMerge w:val="restart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1AA1">
              <w:rPr>
                <w:rStyle w:val="285pt"/>
                <w:rFonts w:eastAsia="Calibri"/>
                <w:sz w:val="18"/>
                <w:szCs w:val="18"/>
              </w:rPr>
              <w:t>Код причины временной нетрудоспо</w:t>
            </w:r>
            <w:r w:rsidRPr="00BA1AA1">
              <w:rPr>
                <w:rStyle w:val="285pt"/>
                <w:rFonts w:eastAsia="Calibri"/>
                <w:sz w:val="18"/>
                <w:szCs w:val="18"/>
              </w:rPr>
              <w:softHyphen/>
              <w:t>собности по госстат</w:t>
            </w:r>
            <w:r w:rsidRPr="00BA1AA1">
              <w:rPr>
                <w:rStyle w:val="285pt"/>
                <w:rFonts w:eastAsia="Calibri"/>
                <w:sz w:val="18"/>
                <w:szCs w:val="18"/>
              </w:rPr>
              <w:softHyphen/>
              <w:t>отчетности</w:t>
            </w:r>
          </w:p>
        </w:tc>
        <w:tc>
          <w:tcPr>
            <w:tcW w:w="2700" w:type="dxa"/>
            <w:vMerge w:val="restart"/>
            <w:vAlign w:val="center"/>
          </w:tcPr>
          <w:p w:rsidR="00906430" w:rsidRPr="00CE26AA" w:rsidRDefault="00906430" w:rsidP="005A6C4D">
            <w:pPr>
              <w:pStyle w:val="20"/>
              <w:shd w:val="clear" w:color="auto" w:fill="auto"/>
              <w:spacing w:line="170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Приме</w:t>
            </w:r>
            <w:r w:rsidRPr="00BA1AA1">
              <w:rPr>
                <w:rStyle w:val="285pt"/>
                <w:sz w:val="20"/>
                <w:szCs w:val="20"/>
              </w:rPr>
              <w:softHyphen/>
              <w:t>чания</w:t>
            </w:r>
          </w:p>
        </w:tc>
      </w:tr>
      <w:tr w:rsidR="00906430" w:rsidRPr="00CE26AA" w:rsidTr="005A6C4D">
        <w:trPr>
          <w:trHeight w:val="622"/>
        </w:trPr>
        <w:tc>
          <w:tcPr>
            <w:tcW w:w="1242" w:type="dxa"/>
            <w:vMerge/>
            <w:vAlign w:val="center"/>
          </w:tcPr>
          <w:p w:rsidR="00906430" w:rsidRPr="00BA1AA1" w:rsidRDefault="00906430" w:rsidP="005A6C4D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906430" w:rsidRPr="00BA1AA1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  <w:rPr>
                <w:rStyle w:val="285pt"/>
                <w:sz w:val="20"/>
                <w:szCs w:val="20"/>
              </w:rPr>
            </w:pPr>
            <w:r w:rsidRPr="00BA1AA1">
              <w:rPr>
                <w:rStyle w:val="285pt"/>
                <w:sz w:val="20"/>
                <w:szCs w:val="20"/>
              </w:rPr>
              <w:t>с какого числа</w:t>
            </w:r>
          </w:p>
        </w:tc>
        <w:tc>
          <w:tcPr>
            <w:tcW w:w="1418" w:type="dxa"/>
            <w:vAlign w:val="center"/>
          </w:tcPr>
          <w:p w:rsidR="00906430" w:rsidRPr="00CE26AA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>
              <w:rPr>
                <w:rStyle w:val="285pt"/>
                <w:sz w:val="20"/>
                <w:szCs w:val="20"/>
              </w:rPr>
              <w:t>п</w:t>
            </w:r>
            <w:r w:rsidRPr="00BA1AA1">
              <w:rPr>
                <w:rStyle w:val="285pt"/>
                <w:sz w:val="20"/>
                <w:szCs w:val="20"/>
              </w:rPr>
              <w:t>о</w:t>
            </w:r>
            <w:r w:rsidRPr="00BA1AA1">
              <w:rPr>
                <w:rStyle w:val="285pt"/>
                <w:sz w:val="20"/>
                <w:szCs w:val="20"/>
                <w:lang w:val="en-US"/>
              </w:rPr>
              <w:t xml:space="preserve"> </w:t>
            </w:r>
            <w:r w:rsidRPr="00BA1AA1">
              <w:rPr>
                <w:rStyle w:val="285pt"/>
                <w:sz w:val="20"/>
                <w:szCs w:val="20"/>
              </w:rPr>
              <w:t>какое</w:t>
            </w:r>
          </w:p>
          <w:p w:rsidR="00906430" w:rsidRPr="00BA1AA1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  <w:rPr>
                <w:rStyle w:val="285pt"/>
                <w:sz w:val="20"/>
                <w:szCs w:val="20"/>
              </w:rPr>
            </w:pPr>
            <w:r w:rsidRPr="00BA1AA1">
              <w:rPr>
                <w:rStyle w:val="285pt"/>
                <w:sz w:val="20"/>
                <w:szCs w:val="20"/>
              </w:rPr>
              <w:t>число</w:t>
            </w:r>
          </w:p>
        </w:tc>
        <w:tc>
          <w:tcPr>
            <w:tcW w:w="1560" w:type="dxa"/>
            <w:vMerge/>
            <w:vAlign w:val="center"/>
          </w:tcPr>
          <w:p w:rsidR="00906430" w:rsidRPr="00BA1AA1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  <w:rPr>
                <w:rStyle w:val="285pt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предвари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softHyphen/>
              <w:t>тельный по МКБ</w:t>
            </w:r>
          </w:p>
        </w:tc>
        <w:tc>
          <w:tcPr>
            <w:tcW w:w="1420" w:type="dxa"/>
            <w:vAlign w:val="center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заклю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softHyphen/>
              <w:t>чительный по МКБ</w:t>
            </w:r>
          </w:p>
        </w:tc>
        <w:tc>
          <w:tcPr>
            <w:tcW w:w="1418" w:type="dxa"/>
            <w:vMerge/>
            <w:vAlign w:val="center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906430" w:rsidRPr="00BA1AA1" w:rsidRDefault="00906430" w:rsidP="005A6C4D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sz w:val="20"/>
                <w:szCs w:val="20"/>
              </w:rPr>
            </w:pPr>
          </w:p>
        </w:tc>
      </w:tr>
      <w:tr w:rsidR="00906430" w:rsidRPr="00131F98" w:rsidTr="005A6C4D"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390"/>
        </w:trPr>
        <w:tc>
          <w:tcPr>
            <w:tcW w:w="1242" w:type="dxa"/>
          </w:tcPr>
          <w:p w:rsidR="00906430" w:rsidRDefault="00906430" w:rsidP="005A6C4D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</w:rPr>
            </w:pPr>
          </w:p>
        </w:tc>
        <w:tc>
          <w:tcPr>
            <w:tcW w:w="1418" w:type="dxa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3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1242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6430" w:rsidRDefault="00906430" w:rsidP="006D2833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250" w:tblpY="-115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559"/>
        <w:gridCol w:w="2835"/>
        <w:gridCol w:w="2835"/>
        <w:gridCol w:w="2268"/>
        <w:gridCol w:w="1701"/>
        <w:gridCol w:w="1701"/>
      </w:tblGrid>
      <w:tr w:rsidR="00906430" w:rsidRPr="00131F98" w:rsidTr="005A6C4D">
        <w:trPr>
          <w:trHeight w:val="390"/>
        </w:trPr>
        <w:tc>
          <w:tcPr>
            <w:tcW w:w="3227" w:type="dxa"/>
            <w:vMerge w:val="restart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Фамилия, собственное имя, отчество (если таковое имеется) временно нетрудо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softHyphen/>
              <w:t>способного</w:t>
            </w:r>
          </w:p>
        </w:tc>
        <w:tc>
          <w:tcPr>
            <w:tcW w:w="1559" w:type="dxa"/>
            <w:vMerge w:val="restart"/>
            <w:vAlign w:val="center"/>
          </w:tcPr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Число, месяц и год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рождения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временно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нетрудо</w:t>
            </w:r>
            <w:r w:rsidRPr="00BA1AA1">
              <w:rPr>
                <w:rStyle w:val="285pt"/>
                <w:sz w:val="20"/>
                <w:szCs w:val="20"/>
              </w:rPr>
              <w:softHyphen/>
              <w:t>способ</w:t>
            </w:r>
            <w:r w:rsidRPr="00BA1AA1">
              <w:rPr>
                <w:rStyle w:val="285pt"/>
                <w:sz w:val="20"/>
                <w:szCs w:val="20"/>
              </w:rPr>
              <w:softHyphen/>
            </w:r>
          </w:p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ного</w:t>
            </w:r>
          </w:p>
        </w:tc>
        <w:tc>
          <w:tcPr>
            <w:tcW w:w="2835" w:type="dxa"/>
            <w:vMerge w:val="restart"/>
            <w:vAlign w:val="center"/>
          </w:tcPr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Адрес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временно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нетрудо</w:t>
            </w:r>
            <w:r w:rsidRPr="00BA1AA1">
              <w:rPr>
                <w:rStyle w:val="285pt"/>
                <w:sz w:val="20"/>
                <w:szCs w:val="20"/>
              </w:rPr>
              <w:softHyphen/>
              <w:t>способ</w:t>
            </w:r>
            <w:r w:rsidRPr="00BA1AA1">
              <w:rPr>
                <w:rStyle w:val="285pt"/>
                <w:sz w:val="20"/>
                <w:szCs w:val="20"/>
              </w:rPr>
              <w:softHyphen/>
              <w:t>ного</w:t>
            </w:r>
          </w:p>
        </w:tc>
        <w:tc>
          <w:tcPr>
            <w:tcW w:w="2835" w:type="dxa"/>
            <w:vMerge w:val="restart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Место работы (службы, учебы), должность временно нетрудо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softHyphen/>
              <w:t>способного</w:t>
            </w:r>
          </w:p>
        </w:tc>
        <w:tc>
          <w:tcPr>
            <w:tcW w:w="2268" w:type="dxa"/>
            <w:vMerge w:val="restart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Дополни</w:t>
            </w:r>
            <w:r w:rsidRPr="00BA1AA1">
              <w:rPr>
                <w:rStyle w:val="285pt"/>
                <w:rFonts w:eastAsia="Calibri"/>
                <w:sz w:val="20"/>
                <w:szCs w:val="20"/>
              </w:rPr>
              <w:softHyphen/>
              <w:t>тельная информация (уход за ребенком, больным членом семьи и т.п.)</w:t>
            </w:r>
          </w:p>
        </w:tc>
        <w:tc>
          <w:tcPr>
            <w:tcW w:w="3402" w:type="dxa"/>
            <w:gridSpan w:val="2"/>
            <w:vAlign w:val="center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Фамилия, инициалы врача (фельдшера, помощника врача)</w:t>
            </w:r>
          </w:p>
        </w:tc>
      </w:tr>
      <w:tr w:rsidR="00906430" w:rsidRPr="00131F98" w:rsidTr="005A6C4D">
        <w:trPr>
          <w:trHeight w:val="390"/>
        </w:trPr>
        <w:tc>
          <w:tcPr>
            <w:tcW w:w="3227" w:type="dxa"/>
            <w:vMerge/>
          </w:tcPr>
          <w:p w:rsidR="00906430" w:rsidRPr="00BA1AA1" w:rsidRDefault="00906430" w:rsidP="005A6C4D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06430" w:rsidRPr="00BA1AA1" w:rsidRDefault="00906430" w:rsidP="005A6C4D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выдавшего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>
              <w:rPr>
                <w:rStyle w:val="285pt"/>
                <w:sz w:val="20"/>
                <w:szCs w:val="20"/>
              </w:rPr>
              <w:t>справку о временной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нетрудо</w:t>
            </w:r>
            <w:r w:rsidRPr="00BA1AA1">
              <w:rPr>
                <w:rStyle w:val="285pt"/>
                <w:sz w:val="20"/>
                <w:szCs w:val="20"/>
              </w:rPr>
              <w:softHyphen/>
              <w:t>способ</w:t>
            </w:r>
            <w:r w:rsidRPr="00BA1AA1">
              <w:rPr>
                <w:rStyle w:val="285pt"/>
                <w:sz w:val="20"/>
                <w:szCs w:val="20"/>
              </w:rPr>
              <w:softHyphen/>
            </w:r>
          </w:p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ности</w:t>
            </w:r>
          </w:p>
        </w:tc>
        <w:tc>
          <w:tcPr>
            <w:tcW w:w="1701" w:type="dxa"/>
            <w:vAlign w:val="center"/>
          </w:tcPr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закрывшего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>
              <w:rPr>
                <w:rStyle w:val="285pt"/>
                <w:sz w:val="20"/>
                <w:szCs w:val="20"/>
              </w:rPr>
              <w:t xml:space="preserve">справку о временной </w:t>
            </w:r>
          </w:p>
          <w:p w:rsidR="00906430" w:rsidRPr="00564380" w:rsidRDefault="00906430" w:rsidP="005A6C4D">
            <w:pPr>
              <w:pStyle w:val="20"/>
              <w:shd w:val="clear" w:color="auto" w:fill="auto"/>
              <w:spacing w:after="0" w:line="206" w:lineRule="exact"/>
              <w:jc w:val="center"/>
            </w:pPr>
            <w:r w:rsidRPr="00BA1AA1">
              <w:rPr>
                <w:rStyle w:val="285pt"/>
                <w:sz w:val="20"/>
                <w:szCs w:val="20"/>
              </w:rPr>
              <w:t>нетрудо</w:t>
            </w:r>
            <w:r w:rsidRPr="00BA1AA1">
              <w:rPr>
                <w:rStyle w:val="285pt"/>
                <w:sz w:val="20"/>
                <w:szCs w:val="20"/>
              </w:rPr>
              <w:softHyphen/>
              <w:t>способ</w:t>
            </w:r>
            <w:r w:rsidRPr="00BA1AA1">
              <w:rPr>
                <w:rStyle w:val="285pt"/>
                <w:sz w:val="20"/>
                <w:szCs w:val="20"/>
              </w:rPr>
              <w:softHyphen/>
            </w:r>
          </w:p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Style w:val="285pt"/>
                <w:rFonts w:eastAsia="Calibri"/>
                <w:sz w:val="20"/>
                <w:szCs w:val="20"/>
              </w:rPr>
              <w:t>ности</w:t>
            </w:r>
          </w:p>
        </w:tc>
      </w:tr>
      <w:tr w:rsidR="00906430" w:rsidRPr="00131F98" w:rsidTr="005A6C4D"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A1AA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A1A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AA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430" w:rsidRPr="00131F98" w:rsidTr="005A6C4D">
        <w:trPr>
          <w:trHeight w:val="454"/>
        </w:trPr>
        <w:tc>
          <w:tcPr>
            <w:tcW w:w="3227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06430" w:rsidRPr="00BA1AA1" w:rsidRDefault="00906430" w:rsidP="005A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6430" w:rsidRPr="006D2833" w:rsidRDefault="00906430" w:rsidP="006D2833">
      <w:pPr>
        <w:rPr>
          <w:rFonts w:ascii="Times New Roman" w:hAnsi="Times New Roman" w:cs="Times New Roman"/>
          <w:sz w:val="28"/>
          <w:szCs w:val="28"/>
        </w:rPr>
      </w:pPr>
    </w:p>
    <w:sectPr w:rsidR="00906430" w:rsidRPr="006D2833" w:rsidSect="006D2833">
      <w:pgSz w:w="16838" w:h="11906" w:orient="landscape" w:code="9"/>
      <w:pgMar w:top="567" w:right="284" w:bottom="567" w:left="28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833"/>
    <w:rsid w:val="000E5F64"/>
    <w:rsid w:val="00131F98"/>
    <w:rsid w:val="002A44AC"/>
    <w:rsid w:val="002C0538"/>
    <w:rsid w:val="004F7BFC"/>
    <w:rsid w:val="00564380"/>
    <w:rsid w:val="005A6C4D"/>
    <w:rsid w:val="00677711"/>
    <w:rsid w:val="006D2833"/>
    <w:rsid w:val="006D3E0B"/>
    <w:rsid w:val="006E680C"/>
    <w:rsid w:val="00706C02"/>
    <w:rsid w:val="00793116"/>
    <w:rsid w:val="00822ABF"/>
    <w:rsid w:val="008E7B0D"/>
    <w:rsid w:val="00906430"/>
    <w:rsid w:val="00954536"/>
    <w:rsid w:val="00A45893"/>
    <w:rsid w:val="00AC24A8"/>
    <w:rsid w:val="00B31567"/>
    <w:rsid w:val="00B7289A"/>
    <w:rsid w:val="00B769EA"/>
    <w:rsid w:val="00BA1AA1"/>
    <w:rsid w:val="00CE26AA"/>
    <w:rsid w:val="00D5554B"/>
    <w:rsid w:val="00E25A76"/>
    <w:rsid w:val="00E92D00"/>
    <w:rsid w:val="00F97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833"/>
    <w:pPr>
      <w:widowControl w:val="0"/>
    </w:pPr>
    <w:rPr>
      <w:rFonts w:ascii="Tahoma" w:hAnsi="Tahoma" w:cs="Tahoma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6D2833"/>
    <w:rPr>
      <w:rFonts w:eastAsia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6D283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285pt">
    <w:name w:val="Основной текст (2) + 8.5 pt"/>
    <w:basedOn w:val="2"/>
    <w:uiPriority w:val="99"/>
    <w:rsid w:val="006D2833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4F7BFC"/>
    <w:rPr>
      <w:rFonts w:eastAsia="Times New Roman"/>
      <w:b/>
      <w:bCs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4F7BFC"/>
    <w:pPr>
      <w:shd w:val="clear" w:color="auto" w:fill="FFFFFF"/>
      <w:spacing w:before="300" w:after="6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lang w:eastAsia="en-US"/>
    </w:rPr>
  </w:style>
  <w:style w:type="table" w:styleId="TableGrid">
    <w:name w:val="Table Grid"/>
    <w:basedOn w:val="TableNormal"/>
    <w:uiPriority w:val="99"/>
    <w:rsid w:val="006E680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5</Pages>
  <Words>268</Words>
  <Characters>1530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2019-02-27T10:33:00Z</cp:lastPrinted>
  <dcterms:created xsi:type="dcterms:W3CDTF">2019-02-27T07:11:00Z</dcterms:created>
  <dcterms:modified xsi:type="dcterms:W3CDTF">2019-02-28T05:58:00Z</dcterms:modified>
</cp:coreProperties>
</file>